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Ellis CRAWHERST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Maidstone, Kent,</w:t>
      </w: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Sir Alan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St.Joust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21-365)</w:t>
      </w: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A10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3A10" w:rsidRPr="006B755F" w:rsidRDefault="00E43A10" w:rsidP="00E43A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</w:p>
    <w:p w:rsidR="006B2F86" w:rsidRPr="00E43A10" w:rsidRDefault="00E43A1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43A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10" w:rsidRDefault="00E43A10" w:rsidP="00E71FC3">
      <w:pPr>
        <w:spacing w:after="0" w:line="240" w:lineRule="auto"/>
      </w:pPr>
      <w:r>
        <w:separator/>
      </w:r>
    </w:p>
  </w:endnote>
  <w:endnote w:type="continuationSeparator" w:id="0">
    <w:p w:rsidR="00E43A10" w:rsidRDefault="00E43A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10" w:rsidRDefault="00E43A10" w:rsidP="00E71FC3">
      <w:pPr>
        <w:spacing w:after="0" w:line="240" w:lineRule="auto"/>
      </w:pPr>
      <w:r>
        <w:separator/>
      </w:r>
    </w:p>
  </w:footnote>
  <w:footnote w:type="continuationSeparator" w:id="0">
    <w:p w:rsidR="00E43A10" w:rsidRDefault="00E43A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10"/>
    <w:rsid w:val="00AB52E8"/>
    <w:rsid w:val="00B16D3F"/>
    <w:rsid w:val="00E43A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95851"/>
  <w15:chartTrackingRefBased/>
  <w15:docId w15:val="{7B168E43-D376-4DD3-9FF5-FB6474C0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2016-04-23T19:04:00Z</dcterms:created>
  <dcterms:modified xsi:type="dcterms:W3CDTF">2016-04-23T19:10:00Z</dcterms:modified>
</cp:coreProperties>
</file>